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6724D2" w:rsidRDefault="0073704D" w:rsidP="00133698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455783" w:rsidRDefault="00455783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24D2">
        <w:rPr>
          <w:b w:val="0"/>
          <w:bCs/>
          <w:iCs w:val="0"/>
        </w:rPr>
        <w:t xml:space="preserve">   </w: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86502B">
        <w:rPr>
          <w:rFonts w:ascii="Liberation Serif" w:hAnsi="Liberation Serif"/>
          <w:sz w:val="24"/>
        </w:rPr>
        <w:t xml:space="preserve">                          </w:t>
      </w:r>
      <w:r w:rsidR="00CB55B0" w:rsidRPr="00C86594">
        <w:rPr>
          <w:rFonts w:ascii="Liberation Serif" w:hAnsi="Liberation Serif"/>
          <w:sz w:val="24"/>
        </w:rPr>
        <w:t xml:space="preserve"> № 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</w:t>
      </w:r>
      <w:r w:rsidR="00107392">
        <w:rPr>
          <w:rFonts w:ascii="Liberation Serif" w:hAnsi="Liberation Serif" w:cs="Liberation Serif"/>
          <w:sz w:val="28"/>
          <w:szCs w:val="28"/>
        </w:rPr>
        <w:t xml:space="preserve"> хозяйству</w:t>
      </w:r>
      <w:r w:rsidR="00CB55B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от 31.03.2016 № 423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</w:t>
      </w:r>
      <w:proofErr w:type="gramEnd"/>
      <w:r>
        <w:rPr>
          <w:sz w:val="28"/>
          <w:szCs w:val="28"/>
        </w:rPr>
        <w:t xml:space="preserve"> 28.12.2016 № 1682, от </w:t>
      </w:r>
      <w:proofErr w:type="gramStart"/>
      <w:r>
        <w:rPr>
          <w:sz w:val="28"/>
          <w:szCs w:val="28"/>
        </w:rPr>
        <w:t>27.06.2018 № 566, от 29.10.2019 № 894, постановлений Администрации Каменск-Уральского городского округа от 13.11.2020 № 857, от 06.04.2021      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 xml:space="preserve">Утвердить Ведомственный перечень </w:t>
      </w:r>
      <w:r w:rsidR="002F24F1" w:rsidRPr="009A0A20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  <w:r w:rsidR="009A0A20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9A0A20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 w:rsidRPr="009A0A20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  <w:r w:rsidRPr="009A0A20">
        <w:rPr>
          <w:rFonts w:ascii="Liberation Serif" w:hAnsi="Liberation Serif" w:cs="Liberation Serif"/>
          <w:sz w:val="28"/>
          <w:szCs w:val="28"/>
        </w:rPr>
        <w:t>(прилагается).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9A0A20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 w:rsidRPr="009A0A20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D11033">
        <w:rPr>
          <w:rFonts w:ascii="Liberation Serif" w:hAnsi="Liberation Serif" w:cs="Liberation Serif"/>
          <w:sz w:val="28"/>
          <w:szCs w:val="28"/>
        </w:rPr>
        <w:t>приказ от 28.12</w:t>
      </w:r>
      <w:r w:rsidR="008F350B" w:rsidRPr="009A0A20">
        <w:rPr>
          <w:rFonts w:ascii="Liberation Serif" w:hAnsi="Liberation Serif" w:cs="Liberation Serif"/>
          <w:sz w:val="28"/>
          <w:szCs w:val="28"/>
        </w:rPr>
        <w:t>.2024 №</w:t>
      </w:r>
      <w:r w:rsidR="009F4E69">
        <w:rPr>
          <w:rFonts w:ascii="Liberation Serif" w:hAnsi="Liberation Serif" w:cs="Liberation Serif"/>
          <w:sz w:val="28"/>
          <w:szCs w:val="28"/>
        </w:rPr>
        <w:t xml:space="preserve"> </w:t>
      </w:r>
      <w:r w:rsidR="00D11033">
        <w:rPr>
          <w:rFonts w:ascii="Liberation Serif" w:hAnsi="Liberation Serif" w:cs="Liberation Serif"/>
          <w:sz w:val="28"/>
          <w:szCs w:val="28"/>
        </w:rPr>
        <w:t>52</w:t>
      </w:r>
      <w:bookmarkStart w:id="0" w:name="_GoBack"/>
      <w:bookmarkEnd w:id="0"/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 «</w:t>
      </w:r>
      <w:r w:rsidR="00544AE9" w:rsidRPr="009A0A20">
        <w:rPr>
          <w:rFonts w:ascii="Liberation Serif" w:hAnsi="Liberation Serif" w:cs="Liberation Serif"/>
          <w:sz w:val="28"/>
          <w:szCs w:val="28"/>
        </w:rPr>
        <w:t xml:space="preserve">Об утверждении Ведомственного перечня отдельных видов товаров, работ, услуг, </w:t>
      </w:r>
      <w:r w:rsidR="00544AE9" w:rsidRPr="009A0A20">
        <w:rPr>
          <w:rFonts w:ascii="Liberation Serif" w:hAnsi="Liberation Serif" w:cs="Liberation Serif"/>
          <w:sz w:val="28"/>
          <w:szCs w:val="28"/>
        </w:rPr>
        <w:lastRenderedPageBreak/>
        <w:t>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="002F24F1" w:rsidRPr="009A0A20">
        <w:rPr>
          <w:rFonts w:ascii="Liberation Serif" w:hAnsi="Liberation Serif" w:cs="Liberation Serif"/>
          <w:sz w:val="28"/>
          <w:szCs w:val="28"/>
        </w:rPr>
        <w:t>».</w:t>
      </w:r>
      <w:proofErr w:type="gramEnd"/>
    </w:p>
    <w:p w:rsidR="0049342A" w:rsidRPr="009A0A20" w:rsidRDefault="002F24F1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Н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Pr="009A0A20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Pr="009A0A20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9A0A20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4F65D2" w:rsidP="009A0A20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1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3634BF">
        <w:rPr>
          <w:rFonts w:ascii="Liberation Serif" w:hAnsi="Liberation Serif" w:cs="Liberation Serif"/>
          <w:szCs w:val="28"/>
        </w:rPr>
        <w:t>Дегтярев</w:t>
      </w: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3E" w:rsidRPr="00042859" w:rsidRDefault="00C4393E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C4393E" w:rsidRPr="00042859" w:rsidRDefault="00C4393E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3E" w:rsidRPr="00042859" w:rsidRDefault="00C4393E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C4393E" w:rsidRPr="00042859" w:rsidRDefault="00C4393E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EndPr/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10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93B83"/>
    <w:rsid w:val="000A145E"/>
    <w:rsid w:val="000A6274"/>
    <w:rsid w:val="000B0B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07392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2718"/>
    <w:rsid w:val="00205164"/>
    <w:rsid w:val="002068D4"/>
    <w:rsid w:val="002125C2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729DE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34BF"/>
    <w:rsid w:val="0036603D"/>
    <w:rsid w:val="00366049"/>
    <w:rsid w:val="00370681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3F7C40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97F99"/>
    <w:rsid w:val="004A0EF2"/>
    <w:rsid w:val="004A2265"/>
    <w:rsid w:val="004A440E"/>
    <w:rsid w:val="004A5A3E"/>
    <w:rsid w:val="004A66BF"/>
    <w:rsid w:val="004B2C20"/>
    <w:rsid w:val="004C194B"/>
    <w:rsid w:val="004C743C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24D2"/>
    <w:rsid w:val="00673F0C"/>
    <w:rsid w:val="0067659C"/>
    <w:rsid w:val="0067759C"/>
    <w:rsid w:val="00685683"/>
    <w:rsid w:val="00697191"/>
    <w:rsid w:val="006A004F"/>
    <w:rsid w:val="006A7782"/>
    <w:rsid w:val="006B1BDC"/>
    <w:rsid w:val="006B2B5A"/>
    <w:rsid w:val="006B7A15"/>
    <w:rsid w:val="006C31D3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161"/>
    <w:rsid w:val="007C57C1"/>
    <w:rsid w:val="007D083B"/>
    <w:rsid w:val="007D2947"/>
    <w:rsid w:val="007E010E"/>
    <w:rsid w:val="007E1579"/>
    <w:rsid w:val="00801396"/>
    <w:rsid w:val="00802CDF"/>
    <w:rsid w:val="008110E5"/>
    <w:rsid w:val="008162C5"/>
    <w:rsid w:val="0082174B"/>
    <w:rsid w:val="0086502B"/>
    <w:rsid w:val="0086723D"/>
    <w:rsid w:val="00871148"/>
    <w:rsid w:val="00876076"/>
    <w:rsid w:val="008949B8"/>
    <w:rsid w:val="008A1E6E"/>
    <w:rsid w:val="008A4181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350B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0A20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4E69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6AF"/>
    <w:rsid w:val="00A92C46"/>
    <w:rsid w:val="00A95989"/>
    <w:rsid w:val="00AA092E"/>
    <w:rsid w:val="00AC3387"/>
    <w:rsid w:val="00AC37F7"/>
    <w:rsid w:val="00AD7CE6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39D3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158DD"/>
    <w:rsid w:val="00C3618D"/>
    <w:rsid w:val="00C37FC2"/>
    <w:rsid w:val="00C403CF"/>
    <w:rsid w:val="00C4393E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306D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05BA6"/>
    <w:rsid w:val="00D11033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67B8F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2C21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ED936-6A8C-48E8-90C1-0D700D2B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114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5</cp:revision>
  <cp:lastPrinted>2025-01-09T04:29:00Z</cp:lastPrinted>
  <dcterms:created xsi:type="dcterms:W3CDTF">2025-01-15T11:06:00Z</dcterms:created>
  <dcterms:modified xsi:type="dcterms:W3CDTF">2025-01-27T04:47:00Z</dcterms:modified>
</cp:coreProperties>
</file>